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561DA0E" w:rsidR="00593E8D" w:rsidRPr="00020797" w:rsidRDefault="00D239AD" w:rsidP="00D239A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20797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การขอใบแทนเอกสารทางการศึกษาของโรงเรียนสังกัด สพฐ</w:t>
      </w:r>
      <w:r w:rsidR="00C81DB8" w:rsidRPr="00020797">
        <w:rPr>
          <w:rFonts w:ascii="TH SarabunPSK" w:hAnsi="TH SarabunPSK" w:cs="TH SarabunPSK"/>
          <w:b/>
          <w:bCs/>
          <w:noProof/>
          <w:sz w:val="32"/>
          <w:szCs w:val="32"/>
        </w:rPr>
        <w:t>.</w:t>
      </w:r>
    </w:p>
    <w:p w14:paraId="16FCEC75" w14:textId="2C46A6CC" w:rsidR="00D239AD" w:rsidRPr="00020797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20797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020797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020797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02079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4F359D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โรงเรียน</w:t>
      </w:r>
      <w:r w:rsidR="004F359D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อนุบาลวัดลูกแกประชาชนูทิศ </w:t>
      </w:r>
      <w:r w:rsidR="004F359D" w:rsidRPr="004C3960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C81DB8" w:rsidRPr="00020797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สพป</w:t>
      </w:r>
      <w:r w:rsidR="00C81DB8" w:rsidRPr="00020797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020797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กาญจนบุรี เขต </w:t>
      </w:r>
      <w:r w:rsidR="00C81DB8" w:rsidRPr="00020797">
        <w:rPr>
          <w:rFonts w:ascii="TH SarabunPSK" w:hAnsi="TH SarabunPSK" w:cs="TH SarabunPSK"/>
          <w:noProof/>
          <w:sz w:val="32"/>
          <w:szCs w:val="32"/>
        </w:rPr>
        <w:t>2</w:t>
      </w:r>
    </w:p>
    <w:p w14:paraId="0007F669" w14:textId="46ADE2FD" w:rsidR="00D239AD" w:rsidRPr="00020797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20797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020797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02079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C81DB8" w:rsidRPr="00020797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กระทรวงศึกษาธิการ</w:t>
      </w:r>
    </w:p>
    <w:p w14:paraId="4C84CC92" w14:textId="77777777" w:rsidR="003F4A0D" w:rsidRPr="00020797" w:rsidRDefault="003F4A0D" w:rsidP="00D239AD">
      <w:pPr>
        <w:spacing w:after="0"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020797">
        <w:rPr>
          <w:rFonts w:ascii="TH SarabunPSK" w:hAnsi="TH SarabunPSK" w:cs="TH SarabunPSK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20797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20797"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  <w:t>:</w:t>
      </w:r>
      <w:r w:rsidRPr="00020797">
        <w:rPr>
          <w:rFonts w:ascii="TH SarabunPSK" w:hAnsi="TH SarabunPSK" w:cs="TH SarabunPSK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20797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การขอใบแทนเอกสารทางการศึกษาของโรงเรียนสังกัด สพฐ</w:t>
      </w:r>
      <w:r w:rsidR="00C81DB8" w:rsidRPr="00020797">
        <w:rPr>
          <w:rFonts w:ascii="TH SarabunPSK" w:hAnsi="TH SarabunPSK" w:cs="TH SarabunPSK"/>
          <w:noProof/>
          <w:sz w:val="32"/>
          <w:szCs w:val="32"/>
        </w:rPr>
        <w:t>.</w:t>
      </w:r>
    </w:p>
    <w:p w14:paraId="57553D54" w14:textId="2D7E6363" w:rsidR="00132E1B" w:rsidRPr="00020797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4F359D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โรงเรียน</w:t>
      </w:r>
      <w:r w:rsidR="004F359D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อนุบาลวัดลูกแกประชาชนูทิศ </w:t>
      </w:r>
      <w:r w:rsidR="004F359D" w:rsidRPr="004C3960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C81DB8" w:rsidRPr="00020797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สพป</w:t>
      </w:r>
      <w:r w:rsidR="00C81DB8" w:rsidRPr="00020797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020797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กาญจนบุรี เขต </w:t>
      </w:r>
      <w:r w:rsidR="00C81DB8" w:rsidRPr="00020797">
        <w:rPr>
          <w:rFonts w:ascii="TH SarabunPSK" w:hAnsi="TH SarabunPSK" w:cs="TH SarabunPSK"/>
          <w:noProof/>
          <w:sz w:val="32"/>
          <w:szCs w:val="32"/>
        </w:rPr>
        <w:t>2</w:t>
      </w:r>
    </w:p>
    <w:p w14:paraId="7C1EA770" w14:textId="557C84CF" w:rsidR="00132E1B" w:rsidRPr="00020797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20797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20797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20797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อนุญาต</w:t>
      </w:r>
      <w:r w:rsidR="00C81DB8" w:rsidRPr="00020797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020797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ออกใบอนุญาต</w:t>
      </w:r>
      <w:r w:rsidR="00C81DB8" w:rsidRPr="00020797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020797">
        <w:rPr>
          <w:rFonts w:ascii="TH SarabunPSK" w:hAnsi="TH SarabunPSK" w:cs="TH SarabunPSK"/>
          <w:noProof/>
          <w:sz w:val="32"/>
          <w:szCs w:val="32"/>
          <w:cs/>
          <w:lang w:bidi="th-TH"/>
        </w:rPr>
        <w:t>รับรอง</w:t>
      </w:r>
      <w:r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020797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2079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020797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020797" w14:paraId="77FFD68C" w14:textId="77777777" w:rsidTr="008C1396">
        <w:tc>
          <w:tcPr>
            <w:tcW w:w="675" w:type="dxa"/>
          </w:tcPr>
          <w:p w14:paraId="23D761D9" w14:textId="12281EB4" w:rsidR="00394708" w:rsidRPr="00020797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02079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68A57AC6" w:rsidR="00394708" w:rsidRPr="00020797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กฎกระทรวงกำหนดหลักเกณฑ์และวิธีการกระจายอำนาจการบริหารและการจัดการศึกษา พ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2550</w:t>
            </w:r>
          </w:p>
        </w:tc>
      </w:tr>
      <w:tr w:rsidR="0087182F" w:rsidRPr="00020797" w14:paraId="74F857F3" w14:textId="77777777" w:rsidTr="008C1396">
        <w:tc>
          <w:tcPr>
            <w:tcW w:w="675" w:type="dxa"/>
          </w:tcPr>
          <w:p w14:paraId="3BD7EAB0" w14:textId="77777777" w:rsidR="00394708" w:rsidRPr="00020797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02079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46EC5EA9" w14:textId="2F63EA34" w:rsidR="00394708" w:rsidRPr="00020797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แนวปฏิบัติการวัดและประเมินผลการเรียนรู้ตามหลักสูตรแกนกลางการศึกษาขั้นพื้นฐาน พุทธศักราช 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2551</w:t>
            </w:r>
          </w:p>
        </w:tc>
      </w:tr>
      <w:tr w:rsidR="0087182F" w:rsidRPr="00020797" w14:paraId="3DEBB0C4" w14:textId="77777777" w:rsidTr="008C1396">
        <w:tc>
          <w:tcPr>
            <w:tcW w:w="675" w:type="dxa"/>
          </w:tcPr>
          <w:p w14:paraId="76530E51" w14:textId="77777777" w:rsidR="00394708" w:rsidRPr="00020797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02079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A4C587E" w14:textId="271C926D" w:rsidR="00394708" w:rsidRPr="00020797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คำสั่งกระทรวงศึกษาธิการที่  สพฐ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616/2552 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เรื่อง  การจัดทำระเบียนแสดงผลการเรียนหลักสูตรแกนกลางการศึกษาขั้นพื้นฐาน 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ปพ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.1) 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ลงวันที่ 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30 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กันยายน 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2552</w:t>
            </w:r>
          </w:p>
        </w:tc>
      </w:tr>
      <w:tr w:rsidR="0087182F" w:rsidRPr="00020797" w14:paraId="014624DB" w14:textId="77777777" w:rsidTr="008C1396">
        <w:tc>
          <w:tcPr>
            <w:tcW w:w="675" w:type="dxa"/>
          </w:tcPr>
          <w:p w14:paraId="15E924A0" w14:textId="77777777" w:rsidR="00394708" w:rsidRPr="00020797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Pr="0002079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92D7DF7" w14:textId="0E2A28A8" w:rsidR="00394708" w:rsidRPr="00020797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คำสั่งกระทรวงศึกษาที่ สพฐ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617/2552 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เรื่อง การจัดทำประกาศนียบัตรหลักสูตรแกนกลางการศึกษาขั้นพื้นฐาน 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ปพ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2) 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ลงวันที่ 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30 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กันยายน 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2552</w:t>
            </w:r>
          </w:p>
        </w:tc>
      </w:tr>
      <w:tr w:rsidR="0087182F" w:rsidRPr="00020797" w14:paraId="175BA1CD" w14:textId="77777777" w:rsidTr="008C1396">
        <w:tc>
          <w:tcPr>
            <w:tcW w:w="675" w:type="dxa"/>
          </w:tcPr>
          <w:p w14:paraId="7B009AE7" w14:textId="77777777" w:rsidR="00394708" w:rsidRPr="00020797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5</w:t>
            </w:r>
            <w:r w:rsidRPr="0002079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79DFBCD1" w14:textId="02666C55" w:rsidR="00394708" w:rsidRPr="00020797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คำสั่งกระทรวงศึกษาธิการ ที่ สพฐ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293/2551 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เรื่อง ให้ใช้หลักสูตรแกนกลางการศึกษาขั้นพื้นฐาน ลงวันที่ 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11 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กรกฎาคม 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51</w:t>
            </w:r>
          </w:p>
        </w:tc>
      </w:tr>
      <w:tr w:rsidR="0087182F" w:rsidRPr="00020797" w14:paraId="4028E7B8" w14:textId="77777777" w:rsidTr="008C1396">
        <w:tc>
          <w:tcPr>
            <w:tcW w:w="675" w:type="dxa"/>
          </w:tcPr>
          <w:p w14:paraId="315B0353" w14:textId="77777777" w:rsidR="00394708" w:rsidRPr="00020797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6</w:t>
            </w:r>
            <w:r w:rsidRPr="0002079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614F742E" w14:textId="2E56AE4E" w:rsidR="00394708" w:rsidRPr="00020797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คำสั่งกระทรวงศึกษาธิการ ที่ สพฐ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618/2552 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เรื่อง การจัดทำแบบรายงานผู้สำเร็จการศึกษาตามหลักสูตรแกนกลางการศึกษาขั้นพื้นฐาน 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ปพ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.3) 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ลงวันที่ 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30 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กันยายน 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2552</w:t>
            </w:r>
          </w:p>
        </w:tc>
      </w:tr>
      <w:tr w:rsidR="0087182F" w:rsidRPr="00020797" w14:paraId="0E5BCB04" w14:textId="77777777" w:rsidTr="008C1396">
        <w:tc>
          <w:tcPr>
            <w:tcW w:w="675" w:type="dxa"/>
          </w:tcPr>
          <w:p w14:paraId="7C4E63F8" w14:textId="77777777" w:rsidR="00394708" w:rsidRPr="00020797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7</w:t>
            </w:r>
            <w:r w:rsidRPr="0002079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41C06E7F" w14:textId="4E69AD5F" w:rsidR="00394708" w:rsidRPr="00020797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ระเบียบกระทรวงศึกษาว่าด้วยใบสุทธิของสถานศึกษาและหนังสือรับรองความรู้ของสถานศึกษา พ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2547 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ประกาศเมื่อ 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30 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กันยายน 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2547</w:t>
            </w:r>
          </w:p>
        </w:tc>
      </w:tr>
      <w:tr w:rsidR="0087182F" w:rsidRPr="00020797" w14:paraId="3EC3ACF7" w14:textId="77777777" w:rsidTr="008C1396">
        <w:tc>
          <w:tcPr>
            <w:tcW w:w="675" w:type="dxa"/>
          </w:tcPr>
          <w:p w14:paraId="728819DD" w14:textId="77777777" w:rsidR="00394708" w:rsidRPr="00020797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8</w:t>
            </w:r>
            <w:r w:rsidRPr="0002079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F2F9067" w14:textId="472CE77C" w:rsidR="00394708" w:rsidRPr="00020797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  <w:lang w:bidi="th-TH"/>
              </w:rPr>
            </w:pP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ระเบียบสำนักนายกรัฐมนตรีว่าด้วยงานสารบรรณ 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2526 </w:t>
            </w:r>
            <w:r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</w:t>
            </w:r>
          </w:p>
        </w:tc>
      </w:tr>
    </w:tbl>
    <w:p w14:paraId="40A6F83D" w14:textId="32DA2D6B" w:rsidR="003F4A0D" w:rsidRPr="00020797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20797">
        <w:rPr>
          <w:rFonts w:ascii="TH SarabunPSK" w:hAnsi="TH SarabunPSK" w:cs="TH SarabunPSK"/>
          <w:noProof/>
          <w:sz w:val="32"/>
          <w:szCs w:val="32"/>
          <w:cs/>
          <w:lang w:bidi="th-TH"/>
        </w:rPr>
        <w:t>บริการทั่วไป</w:t>
      </w:r>
      <w:r w:rsidR="00C81DB8"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20797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2079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20797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C81DB8" w:rsidRPr="00020797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สถาบันการศึกษา</w:t>
      </w:r>
      <w:r w:rsidR="00C81DB8" w:rsidRPr="0002079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20797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2079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20797">
        <w:rPr>
          <w:rFonts w:ascii="TH SarabunPSK" w:hAnsi="TH SarabunPSK" w:cs="TH SarabunPSK"/>
          <w:noProof/>
          <w:sz w:val="32"/>
          <w:szCs w:val="32"/>
        </w:rPr>
        <w:t>0</w:t>
      </w:r>
      <w:r w:rsidR="00C77AEA" w:rsidRPr="0002079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20797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2079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2079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2079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02079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C81DB8" w:rsidRPr="00020797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02079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C81DB8" w:rsidRPr="00020797">
        <w:rPr>
          <w:rFonts w:ascii="TH SarabunPSK" w:hAnsi="TH SarabunPSK" w:cs="TH SarabunPSK"/>
          <w:noProof/>
          <w:sz w:val="32"/>
          <w:szCs w:val="32"/>
          <w:cs/>
          <w:lang w:bidi="th-TH"/>
        </w:rPr>
        <w:t>นาที</w:t>
      </w:r>
      <w:r w:rsidRPr="0002079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20797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2079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20797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2079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2079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C81DB8" w:rsidRPr="00020797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02079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20797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2079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20797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02079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20797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2079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20797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02079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1EF691A9" w14:textId="6C72D521" w:rsidR="00760D0B" w:rsidRPr="00020797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2079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20797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การขอใบแทนเอกสารทางการศึกษาของโรงเรียนสังกัด สพฐ</w:t>
      </w:r>
      <w:r w:rsidR="00094F82" w:rsidRPr="00020797">
        <w:rPr>
          <w:rFonts w:ascii="TH SarabunPSK" w:hAnsi="TH SarabunPSK" w:cs="TH SarabunPSK"/>
          <w:noProof/>
          <w:sz w:val="32"/>
          <w:szCs w:val="32"/>
        </w:rPr>
        <w:t xml:space="preserve">. </w:t>
      </w:r>
      <w:r w:rsidR="004F359D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โรงเรียน</w:t>
      </w:r>
      <w:r w:rsidR="004F359D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อนุบาลวัดลูกแกประชาชนูทิศ </w:t>
      </w:r>
      <w:r w:rsidR="004F359D" w:rsidRPr="004C3960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094F82" w:rsidRPr="0002079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20797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20797" w14:paraId="5F1398AA" w14:textId="77777777" w:rsidTr="009B7715">
        <w:tc>
          <w:tcPr>
            <w:tcW w:w="675" w:type="dxa"/>
          </w:tcPr>
          <w:p w14:paraId="08D93DD3" w14:textId="25F72274" w:rsidR="00094F82" w:rsidRPr="00020797" w:rsidRDefault="00094F82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5223AF" w:rsidRPr="0002079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655CAD32" w14:textId="77777777" w:rsidR="004F359D" w:rsidRDefault="004F359D" w:rsidP="004F359D">
            <w:pPr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4C3960">
              <w:rPr>
                <w:rFonts w:ascii="TH SarabunPSK" w:hAnsi="TH SarabunPSK" w:cs="TH SarabunPSK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9A5654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โรงเรียน</w:t>
            </w:r>
            <w:r w:rsidRPr="009A5654">
              <w:rPr>
                <w:rFonts w:ascii="TH SarabunPSK" w:hAnsi="TH SarabunPSK" w:cs="TH SarabunPSK" w:hint="cs"/>
                <w:i/>
                <w:iCs/>
                <w:noProof/>
                <w:sz w:val="32"/>
                <w:szCs w:val="32"/>
                <w:cs/>
                <w:lang w:bidi="th-TH"/>
              </w:rPr>
              <w:t>อนุบาลวัดลูกแกประชาชนูทิศ</w:t>
            </w:r>
            <w:r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732B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47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  <w:r w:rsidRPr="00E732B8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>หมู่ 7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E732B8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>ดอนขมิ้น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 อ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ท่ามะกา จ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กาญจนบุรี </w:t>
            </w:r>
            <w:r w:rsidRPr="00E732B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711</w:t>
            </w:r>
            <w:r w:rsidRPr="00E732B8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  <w:lang w:bidi="th-TH"/>
              </w:rPr>
              <w:t>2</w:t>
            </w:r>
            <w:r w:rsidRPr="00E732B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E732B8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>034-566102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</w:p>
          <w:p w14:paraId="121102A7" w14:textId="2F6D4B61" w:rsidR="00094F82" w:rsidRPr="00020797" w:rsidRDefault="004F359D" w:rsidP="004F359D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/ </w:t>
            </w:r>
            <w:r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</w:t>
            </w:r>
            <w:r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ณ หน่วยงาน</w:t>
            </w:r>
          </w:p>
          <w:p w14:paraId="3BAF41A4" w14:textId="2517B0F5" w:rsidR="00094F82" w:rsidRPr="00020797" w:rsidRDefault="00A13B6C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เปิดให้บริการวัน</w:t>
            </w:r>
            <w:r w:rsidR="00094F82"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  <w:r w:rsidR="00094F82"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จันทร์ ถึง วันศุกร์ </w:t>
            </w:r>
            <w:r w:rsidR="00094F82"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094F82"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) </w:t>
            </w:r>
            <w:r w:rsidR="00094F82"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(</w:t>
            </w:r>
            <w:r w:rsidR="00094F82"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  <w:p w14:paraId="78653E4A" w14:textId="5365B6CD" w:rsidR="00313D38" w:rsidRPr="00020797" w:rsidRDefault="00A13B6C" w:rsidP="009B7715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575FAF"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โรงเรียนกำหนดเวลาเปิด</w:t>
            </w:r>
            <w:r w:rsidR="00575FAF"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-</w:t>
            </w:r>
            <w:r w:rsidR="00575FAF"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ปิดตามบริบทของโรงเรียน</w:t>
            </w:r>
            <w:r w:rsidR="00575FAF" w:rsidRPr="0002079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</w:tr>
    </w:tbl>
    <w:p w14:paraId="3CD2E102" w14:textId="77777777" w:rsidR="008E2900" w:rsidRPr="00020797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7254DDEE" w14:textId="7237E771" w:rsidR="008E2900" w:rsidRPr="00020797" w:rsidRDefault="00575FAF" w:rsidP="00575FAF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  <w:r w:rsidRPr="00020797">
        <w:rPr>
          <w:rFonts w:ascii="TH SarabunPSK" w:hAnsi="TH SarabunPSK" w:cs="TH SarabunPSK"/>
          <w:noProof/>
          <w:sz w:val="32"/>
          <w:szCs w:val="32"/>
        </w:rPr>
        <w:br/>
      </w:r>
      <w:r w:rsidRPr="00020797">
        <w:rPr>
          <w:rFonts w:ascii="TH SarabunPSK" w:hAnsi="TH SarabunPSK" w:cs="TH SarabunPSK"/>
          <w:noProof/>
          <w:sz w:val="32"/>
          <w:szCs w:val="32"/>
        </w:rPr>
        <w:tab/>
      </w:r>
      <w:r w:rsidRPr="00020797">
        <w:rPr>
          <w:rFonts w:ascii="TH SarabunPSK" w:hAnsi="TH SarabunPSK" w:cs="TH SarabunPSK"/>
          <w:noProof/>
          <w:sz w:val="32"/>
          <w:szCs w:val="32"/>
          <w:cs/>
          <w:lang w:bidi="th-TH"/>
        </w:rPr>
        <w:t>ใบแทนเอกสารทางการศึกษา เป็นใบแทนเอกสารแสดงวุฒิการศึกษา ซึ่งสถานศึกษาเคยออกเอกสารฉบับจริงให้แล้ว โดยใบแทนจะมีลักษณะแตกต่างจากเอกสารจริง ตามรูปแบบที่กระทรวงศึกษาธิการกำหนด</w:t>
      </w:r>
      <w:r w:rsidRPr="00020797">
        <w:rPr>
          <w:rFonts w:ascii="TH SarabunPSK" w:hAnsi="TH SarabunPSK" w:cs="TH SarabunPSK"/>
          <w:noProof/>
          <w:sz w:val="32"/>
          <w:szCs w:val="32"/>
        </w:rPr>
        <w:br/>
      </w:r>
      <w:r w:rsidRPr="00020797">
        <w:rPr>
          <w:rFonts w:ascii="TH SarabunPSK" w:hAnsi="TH SarabunPSK" w:cs="TH SarabunPSK"/>
          <w:noProof/>
          <w:sz w:val="32"/>
          <w:szCs w:val="32"/>
        </w:rPr>
        <w:tab/>
      </w:r>
      <w:r w:rsidRPr="00020797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กรณีที่หลักฐานสูญหายและขอใหม่ </w:t>
      </w:r>
      <w:r w:rsidRPr="00020797">
        <w:rPr>
          <w:rFonts w:ascii="TH SarabunPSK" w:hAnsi="TH SarabunPSK" w:cs="TH SarabunPSK"/>
          <w:noProof/>
          <w:sz w:val="32"/>
          <w:szCs w:val="32"/>
        </w:rPr>
        <w:t>(</w:t>
      </w:r>
      <w:r w:rsidRPr="00020797">
        <w:rPr>
          <w:rFonts w:ascii="TH SarabunPSK" w:hAnsi="TH SarabunPSK" w:cs="TH SarabunPSK"/>
          <w:noProof/>
          <w:sz w:val="32"/>
          <w:szCs w:val="32"/>
          <w:cs/>
          <w:lang w:bidi="th-TH"/>
        </w:rPr>
        <w:t>ขอใบแทน</w:t>
      </w:r>
      <w:r w:rsidRPr="00020797">
        <w:rPr>
          <w:rFonts w:ascii="TH SarabunPSK" w:hAnsi="TH SarabunPSK" w:cs="TH SarabunPSK"/>
          <w:noProof/>
          <w:sz w:val="32"/>
          <w:szCs w:val="32"/>
        </w:rPr>
        <w:t xml:space="preserve">) </w:t>
      </w:r>
      <w:r w:rsidRPr="00020797">
        <w:rPr>
          <w:rFonts w:ascii="TH SarabunPSK" w:hAnsi="TH SarabunPSK" w:cs="TH SarabunPSK"/>
          <w:noProof/>
          <w:sz w:val="32"/>
          <w:szCs w:val="32"/>
          <w:cs/>
          <w:lang w:bidi="th-TH"/>
        </w:rPr>
        <w:t>จะต้องดำเนินการแจ้งความ และนำใบแจ้งความมายื่น</w:t>
      </w:r>
      <w:r w:rsidRPr="00020797">
        <w:rPr>
          <w:rFonts w:ascii="TH SarabunPSK" w:hAnsi="TH SarabunPSK" w:cs="TH SarabunPSK"/>
          <w:noProof/>
          <w:sz w:val="32"/>
          <w:szCs w:val="32"/>
        </w:rPr>
        <w:br/>
      </w:r>
      <w:r w:rsidRPr="00020797">
        <w:rPr>
          <w:rFonts w:ascii="TH SarabunPSK" w:hAnsi="TH SarabunPSK" w:cs="TH SarabunPSK"/>
          <w:noProof/>
          <w:sz w:val="32"/>
          <w:szCs w:val="32"/>
        </w:rPr>
        <w:tab/>
      </w:r>
      <w:r w:rsidRPr="00020797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กรณีที่หลักฐานชำรุดให้นำเอกสารฉบับเก่ามายื่นเป็นหลักฐาน</w:t>
      </w:r>
      <w:r w:rsidRPr="00020797">
        <w:rPr>
          <w:rFonts w:ascii="TH SarabunPSK" w:hAnsi="TH SarabunPSK" w:cs="TH SarabunPSK"/>
          <w:noProof/>
          <w:sz w:val="32"/>
          <w:szCs w:val="32"/>
        </w:rPr>
        <w:br/>
      </w:r>
      <w:r w:rsidRPr="00020797">
        <w:rPr>
          <w:rFonts w:ascii="TH SarabunPSK" w:hAnsi="TH SarabunPSK" w:cs="TH SarabunPSK"/>
          <w:noProof/>
          <w:sz w:val="32"/>
          <w:szCs w:val="32"/>
        </w:rPr>
        <w:tab/>
      </w:r>
      <w:r w:rsidRPr="00020797">
        <w:rPr>
          <w:rFonts w:ascii="TH SarabunPSK" w:hAnsi="TH SarabunPSK" w:cs="TH SarabunPSK"/>
          <w:noProof/>
          <w:sz w:val="32"/>
          <w:szCs w:val="32"/>
          <w:cs/>
          <w:lang w:bidi="th-TH"/>
        </w:rPr>
        <w:t>ระยะเวลาการให้บริการรวมที่กำหนดในคู่มือ เริ่มนับเมื่อได้ตรวจสอบเอกสารถูกต้อง ครบถ้วนแล้ว</w:t>
      </w:r>
      <w:r w:rsidR="00020797">
        <w:rPr>
          <w:rFonts w:ascii="TH SarabunPSK" w:hAnsi="TH SarabunPSK" w:cs="TH SarabunPSK"/>
          <w:noProof/>
          <w:sz w:val="32"/>
          <w:szCs w:val="32"/>
        </w:rPr>
        <w:br/>
      </w:r>
    </w:p>
    <w:p w14:paraId="0552ED64" w14:textId="77777777" w:rsidR="0065175D" w:rsidRPr="00020797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20797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20797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2079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20797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2079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20797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2079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20797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2079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20797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2079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20797" w:rsidRDefault="00313D38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2079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20797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020797" w:rsidRDefault="00313D38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02079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020797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020797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14:paraId="27C0FB15" w14:textId="77777777" w:rsidR="00313D38" w:rsidRPr="00020797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ตรวจสอบความถูกต้อง ครบถ้วนของคำขอและเอกสารประกอบคำขอ</w:t>
            </w:r>
          </w:p>
          <w:p w14:paraId="2A225131" w14:textId="77777777" w:rsidR="00313D38" w:rsidRPr="00020797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14:paraId="4874A2C9" w14:textId="0D78DAA3" w:rsidR="00313D38" w:rsidRPr="00020797" w:rsidRDefault="00313D38" w:rsidP="00452B6B">
            <w:pPr>
              <w:rPr>
                <w:rFonts w:ascii="TH SarabunPSK" w:hAnsi="TH SarabunPSK" w:cs="TH SarabunPSK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3D95E78A" w14:textId="1CF8D967" w:rsidR="00313D38" w:rsidRPr="00020797" w:rsidRDefault="004F359D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อนุบาลวัดลูกแกประชาชนูทิศ</w:t>
            </w:r>
            <w:r w:rsidR="00313D38"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313D38"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สพป</w:t>
            </w:r>
            <w:r w:rsidR="00313D38"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="00313D38"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เขต </w:t>
            </w:r>
            <w:r w:rsidR="00313D38"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799" w:type="dxa"/>
          </w:tcPr>
          <w:p w14:paraId="3AE07B5D" w14:textId="418FC77C" w:rsidR="00313D38" w:rsidRPr="00020797" w:rsidRDefault="00313D38" w:rsidP="000207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313D38" w:rsidRPr="00020797" w14:paraId="3D7117BC" w14:textId="77777777" w:rsidTr="00313D38">
        <w:tc>
          <w:tcPr>
            <w:tcW w:w="675" w:type="dxa"/>
            <w:vAlign w:val="center"/>
          </w:tcPr>
          <w:p w14:paraId="73CF48A2" w14:textId="77777777" w:rsidR="00313D38" w:rsidRPr="00020797" w:rsidRDefault="00313D38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02079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22264F0" w14:textId="77777777" w:rsidR="00313D38" w:rsidRPr="00020797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2C872F38" w14:textId="77777777" w:rsidR="00313D38" w:rsidRPr="00020797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14:paraId="592B3DB3" w14:textId="77777777" w:rsidR="00313D38" w:rsidRPr="00020797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สืบค้นและตรวจสอบเอกสารตามที่ร้องขอ</w:t>
            </w:r>
          </w:p>
          <w:p w14:paraId="6AEAEB5E" w14:textId="77777777" w:rsidR="00313D38" w:rsidRPr="00020797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14:paraId="51547234" w14:textId="77777777" w:rsidR="00313D38" w:rsidRPr="00020797" w:rsidRDefault="00313D38" w:rsidP="00452B6B">
            <w:pPr>
              <w:rPr>
                <w:rFonts w:ascii="TH SarabunPSK" w:hAnsi="TH SarabunPSK" w:cs="TH SarabunPSK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 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2FAE14E0" w14:textId="035AD7B7" w:rsidR="00313D38" w:rsidRPr="00020797" w:rsidRDefault="004F359D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อนุบาลวัดลูกแกประชาชนูทิศ</w:t>
            </w:r>
            <w:r w:rsidR="00313D38"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สพป</w:t>
            </w:r>
            <w:r w:rsidR="00313D38"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="00313D38"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เขต </w:t>
            </w:r>
            <w:r w:rsidR="00313D38"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799" w:type="dxa"/>
          </w:tcPr>
          <w:p w14:paraId="4463A300" w14:textId="77777777" w:rsidR="00313D38" w:rsidRPr="00020797" w:rsidRDefault="00313D38" w:rsidP="000207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313D38" w:rsidRPr="00020797" w14:paraId="6151DFA4" w14:textId="77777777" w:rsidTr="00313D38">
        <w:tc>
          <w:tcPr>
            <w:tcW w:w="675" w:type="dxa"/>
            <w:vAlign w:val="center"/>
          </w:tcPr>
          <w:p w14:paraId="36A84DE1" w14:textId="77777777" w:rsidR="00313D38" w:rsidRPr="00020797" w:rsidRDefault="00313D38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02079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1C08E9F" w14:textId="77777777" w:rsidR="00313D38" w:rsidRPr="00020797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14:paraId="032C5A75" w14:textId="77777777" w:rsidR="00313D38" w:rsidRPr="00020797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14:paraId="5796F52C" w14:textId="77777777" w:rsidR="00313D38" w:rsidRPr="00020797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จัดทำใบแทนเอกสารทางการศึกษา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แจ้งผลการสืบค้น และเสนอผู้อำนวยการโรงเรียนลงนาม</w:t>
            </w:r>
          </w:p>
          <w:p w14:paraId="55487B71" w14:textId="77777777" w:rsidR="00313D38" w:rsidRPr="00020797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14:paraId="58B48274" w14:textId="77777777" w:rsidR="00313D38" w:rsidRPr="00020797" w:rsidRDefault="00313D38" w:rsidP="00452B6B">
            <w:pPr>
              <w:rPr>
                <w:rFonts w:ascii="TH SarabunPSK" w:hAnsi="TH SarabunPSK" w:cs="TH SarabunPSK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1FFD8544" w14:textId="0B2466E4" w:rsidR="00313D38" w:rsidRPr="00020797" w:rsidRDefault="004F359D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อนุบาลวัดลูกแกประชาชนูทิศ</w:t>
            </w:r>
            <w:r w:rsidR="00313D38"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สพป</w:t>
            </w:r>
            <w:r w:rsidR="00313D38"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="00313D38"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เขต </w:t>
            </w:r>
            <w:r w:rsidR="00313D38"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799" w:type="dxa"/>
          </w:tcPr>
          <w:p w14:paraId="5BEE5579" w14:textId="77777777" w:rsidR="00313D38" w:rsidRPr="00020797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กรณีไม่พบหลักฐานจะแจ้งผลการสืบค้น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</w:tbl>
    <w:p w14:paraId="744F5F55" w14:textId="0FD83A6C" w:rsidR="00C26ED0" w:rsidRPr="00020797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20797">
        <w:rPr>
          <w:rFonts w:ascii="TH SarabunPSK" w:hAnsi="TH SarabunPSK" w:cs="TH SarabunPSK"/>
          <w:noProof/>
          <w:sz w:val="32"/>
          <w:szCs w:val="32"/>
        </w:rPr>
        <w:t xml:space="preserve">4 </w:t>
      </w:r>
      <w:r w:rsidR="009B68CC" w:rsidRPr="00020797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</w:t>
      </w:r>
    </w:p>
    <w:p w14:paraId="599CE047" w14:textId="77777777" w:rsidR="008E2900" w:rsidRPr="00020797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20797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Pr="00020797" w:rsidRDefault="009B68CC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20797">
        <w:rPr>
          <w:rFonts w:ascii="TH SarabunPSK" w:hAnsi="TH SarabunPSK" w:cs="TH SarabunPSK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14:paraId="335832AD" w14:textId="77777777" w:rsidR="008E2900" w:rsidRPr="00020797" w:rsidRDefault="008E2900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31312B5" w14:textId="77777777" w:rsidR="00AA7734" w:rsidRPr="00020797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20797" w:rsidRDefault="00452B6B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20797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20797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2079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20797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2079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20797" w:rsidRDefault="00452B6B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2079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02079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2079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20797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2079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2079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20797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2079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2079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20797" w:rsidRDefault="003C25A4" w:rsidP="00452B6B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2079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20797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2079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20797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20797" w:rsidRDefault="00AC4ACB" w:rsidP="00452B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02079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20797" w:rsidRDefault="00AC4ACB" w:rsidP="00452B6B">
            <w:pPr>
              <w:rPr>
                <w:rFonts w:ascii="TH SarabunPSK" w:hAnsi="TH SarabunPSK" w:cs="TH SarabunPSK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20797" w:rsidRDefault="00AC4ACB" w:rsidP="00452B6B">
            <w:pPr>
              <w:rPr>
                <w:rFonts w:ascii="TH SarabunPSK" w:hAnsi="TH SarabunPSK" w:cs="TH SarabunPSK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20797" w:rsidRDefault="00AC4ACB" w:rsidP="00452B6B">
            <w:pPr>
              <w:rPr>
                <w:rFonts w:ascii="TH SarabunPSK" w:hAnsi="TH SarabunPSK" w:cs="TH SarabunPSK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20797" w:rsidRDefault="00AC4ACB" w:rsidP="00452B6B">
            <w:pPr>
              <w:rPr>
                <w:rFonts w:ascii="TH SarabunPSK" w:hAnsi="TH SarabunPSK" w:cs="TH SarabunPSK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81CAB90" w14:textId="319093EA" w:rsidR="00452B6B" w:rsidRPr="00020797" w:rsidRDefault="00AC4ACB" w:rsidP="00452B6B">
            <w:pPr>
              <w:rPr>
                <w:rFonts w:ascii="TH SarabunPSK" w:hAnsi="TH SarabunPSK" w:cs="TH SarabunPSK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20797" w:rsidRDefault="00AC4ACB" w:rsidP="00452B6B">
            <w:pPr>
              <w:rPr>
                <w:rFonts w:ascii="TH SarabunPSK" w:hAnsi="TH SarabunPSK" w:cs="TH SarabunPSK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กรณีผู้ที่จบไปแล้ว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</w:tbl>
    <w:p w14:paraId="183A5BC6" w14:textId="77777777" w:rsidR="00020797" w:rsidRPr="00020797" w:rsidRDefault="00020797" w:rsidP="0050561E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20797" w:rsidRDefault="00452B6B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20797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20797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2079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20797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2079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20797" w:rsidRDefault="004E651F" w:rsidP="001B2D2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cs/>
                <w:lang w:bidi="th-TH"/>
              </w:rPr>
            </w:pPr>
            <w:r w:rsidRPr="0002079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20797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2079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2079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20797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2079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2079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20797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2079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020797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2079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20797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20797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02079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20797" w:rsidRDefault="00AC4ACB" w:rsidP="00AC4ACB">
            <w:pPr>
              <w:rPr>
                <w:rFonts w:ascii="TH SarabunPSK" w:hAnsi="TH SarabunPSK" w:cs="TH SarabunPSK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ใบแจ้งความ</w:t>
            </w:r>
          </w:p>
        </w:tc>
        <w:tc>
          <w:tcPr>
            <w:tcW w:w="1843" w:type="dxa"/>
          </w:tcPr>
          <w:p w14:paraId="5FD3D152" w14:textId="2A5AF49F" w:rsidR="00AC4ACB" w:rsidRPr="00020797" w:rsidRDefault="00AC4ACB" w:rsidP="00AC4ACB">
            <w:pPr>
              <w:rPr>
                <w:rFonts w:ascii="TH SarabunPSK" w:hAnsi="TH SarabunPSK" w:cs="TH SarabunPSK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กองบัญชาการตำรวจนครบาล</w:t>
            </w:r>
          </w:p>
        </w:tc>
        <w:tc>
          <w:tcPr>
            <w:tcW w:w="1559" w:type="dxa"/>
          </w:tcPr>
          <w:p w14:paraId="5C122349" w14:textId="7E674FCD" w:rsidR="00AC4ACB" w:rsidRPr="00020797" w:rsidRDefault="00AC4ACB" w:rsidP="00020797">
            <w:pPr>
              <w:jc w:val="center"/>
              <w:rPr>
                <w:rFonts w:ascii="TH SarabunPSK" w:hAnsi="TH SarabunPSK" w:cs="TH SarabunPSK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20797" w:rsidRDefault="00AC4ACB" w:rsidP="00020797">
            <w:pPr>
              <w:jc w:val="center"/>
              <w:rPr>
                <w:rFonts w:ascii="TH SarabunPSK" w:hAnsi="TH SarabunPSK" w:cs="TH SarabunPSK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20797" w:rsidRDefault="00AC4ACB" w:rsidP="00020797">
            <w:pPr>
              <w:jc w:val="center"/>
              <w:rPr>
                <w:rFonts w:ascii="TH SarabunPSK" w:hAnsi="TH SarabunPSK" w:cs="TH SarabunPSK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572593C" w14:textId="30BE5E7C" w:rsidR="00AC4ACB" w:rsidRPr="00020797" w:rsidRDefault="00AC4ACB" w:rsidP="00AC4ACB">
            <w:pPr>
              <w:rPr>
                <w:rFonts w:ascii="TH SarabunPSK" w:hAnsi="TH SarabunPSK" w:cs="TH SarabunPSK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กรณีเอกสารสูญหาย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020797" w14:paraId="4988DD0A" w14:textId="77777777" w:rsidTr="004E651F">
        <w:tc>
          <w:tcPr>
            <w:tcW w:w="675" w:type="dxa"/>
            <w:vAlign w:val="center"/>
          </w:tcPr>
          <w:p w14:paraId="1CFD8ADF" w14:textId="77777777" w:rsidR="00AC4ACB" w:rsidRPr="00020797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02079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5C53CE4" w14:textId="77777777" w:rsidR="00AC4ACB" w:rsidRPr="00020797" w:rsidRDefault="00AC4ACB" w:rsidP="00AC4ACB">
            <w:pPr>
              <w:rPr>
                <w:rFonts w:ascii="TH SarabunPSK" w:hAnsi="TH SarabunPSK" w:cs="TH SarabunPSK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แบบคำร้อง</w:t>
            </w:r>
          </w:p>
        </w:tc>
        <w:tc>
          <w:tcPr>
            <w:tcW w:w="1843" w:type="dxa"/>
          </w:tcPr>
          <w:p w14:paraId="3ABDD34A" w14:textId="77777777" w:rsidR="00AC4ACB" w:rsidRPr="00020797" w:rsidRDefault="00AC4ACB" w:rsidP="00AC4ACB">
            <w:pPr>
              <w:rPr>
                <w:rFonts w:ascii="TH SarabunPSK" w:hAnsi="TH SarabunPSK" w:cs="TH SarabunPSK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สำนักงานคณะกรรมการการศึกษาขั้นพื้นฐาน</w:t>
            </w:r>
          </w:p>
        </w:tc>
        <w:tc>
          <w:tcPr>
            <w:tcW w:w="1559" w:type="dxa"/>
          </w:tcPr>
          <w:p w14:paraId="1F5F9D45" w14:textId="77777777" w:rsidR="00AC4ACB" w:rsidRPr="00020797" w:rsidRDefault="00AC4ACB" w:rsidP="00020797">
            <w:pPr>
              <w:jc w:val="center"/>
              <w:rPr>
                <w:rFonts w:ascii="TH SarabunPSK" w:hAnsi="TH SarabunPSK" w:cs="TH SarabunPSK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2211C4F" w14:textId="77777777" w:rsidR="00AC4ACB" w:rsidRPr="00020797" w:rsidRDefault="00AC4ACB" w:rsidP="00020797">
            <w:pPr>
              <w:jc w:val="center"/>
              <w:rPr>
                <w:rFonts w:ascii="TH SarabunPSK" w:hAnsi="TH SarabunPSK" w:cs="TH SarabunPSK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3B47DE0A" w14:textId="77777777" w:rsidR="00AC4ACB" w:rsidRPr="00020797" w:rsidRDefault="00AC4ACB" w:rsidP="00020797">
            <w:pPr>
              <w:jc w:val="center"/>
              <w:rPr>
                <w:rFonts w:ascii="TH SarabunPSK" w:hAnsi="TH SarabunPSK" w:cs="TH SarabunPSK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4F1DE938" w14:textId="77777777" w:rsidR="00AC4ACB" w:rsidRPr="00020797" w:rsidRDefault="00AC4ACB" w:rsidP="00AC4ACB">
            <w:pPr>
              <w:rPr>
                <w:rFonts w:ascii="TH SarabunPSK" w:hAnsi="TH SarabunPSK" w:cs="TH SarabunPSK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020797" w14:paraId="0ED929DC" w14:textId="77777777" w:rsidTr="004E651F">
        <w:tc>
          <w:tcPr>
            <w:tcW w:w="675" w:type="dxa"/>
            <w:vAlign w:val="center"/>
          </w:tcPr>
          <w:p w14:paraId="22949E5A" w14:textId="77777777" w:rsidR="00AC4ACB" w:rsidRPr="00020797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02079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A8BB4BE" w14:textId="77777777" w:rsidR="00AC4ACB" w:rsidRPr="00020797" w:rsidRDefault="00AC4ACB" w:rsidP="00AC4ACB">
            <w:pPr>
              <w:rPr>
                <w:rFonts w:ascii="TH SarabunPSK" w:hAnsi="TH SarabunPSK" w:cs="TH SarabunPSK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รูปถ่ายหน้าตรง ขนาด 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นิ้ว</w:t>
            </w:r>
          </w:p>
        </w:tc>
        <w:tc>
          <w:tcPr>
            <w:tcW w:w="1843" w:type="dxa"/>
          </w:tcPr>
          <w:p w14:paraId="1CA1B2E5" w14:textId="77777777" w:rsidR="00AC4ACB" w:rsidRPr="00020797" w:rsidRDefault="00AC4ACB" w:rsidP="00AC4ACB">
            <w:pPr>
              <w:rPr>
                <w:rFonts w:ascii="TH SarabunPSK" w:hAnsi="TH SarabunPSK" w:cs="TH SarabunPSK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สำนักงานคณะกรรมการการศึกษาขั้นพื้นฐาน</w:t>
            </w:r>
          </w:p>
        </w:tc>
        <w:tc>
          <w:tcPr>
            <w:tcW w:w="1559" w:type="dxa"/>
          </w:tcPr>
          <w:p w14:paraId="0258B4D1" w14:textId="77777777" w:rsidR="00AC4ACB" w:rsidRPr="00020797" w:rsidRDefault="00AC4ACB" w:rsidP="00020797">
            <w:pPr>
              <w:jc w:val="center"/>
              <w:rPr>
                <w:rFonts w:ascii="TH SarabunPSK" w:hAnsi="TH SarabunPSK" w:cs="TH SarabunPSK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14:paraId="201D5D31" w14:textId="77777777" w:rsidR="00AC4ACB" w:rsidRPr="00020797" w:rsidRDefault="00AC4ACB" w:rsidP="00020797">
            <w:pPr>
              <w:jc w:val="center"/>
              <w:rPr>
                <w:rFonts w:ascii="TH SarabunPSK" w:hAnsi="TH SarabunPSK" w:cs="TH SarabunPSK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218CDB2D" w14:textId="77777777" w:rsidR="00AC4ACB" w:rsidRPr="00020797" w:rsidRDefault="00AC4ACB" w:rsidP="00020797">
            <w:pPr>
              <w:jc w:val="center"/>
              <w:rPr>
                <w:rFonts w:ascii="TH SarabunPSK" w:hAnsi="TH SarabunPSK" w:cs="TH SarabunPSK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3C10492" w14:textId="77777777" w:rsidR="00AC4ACB" w:rsidRPr="00020797" w:rsidRDefault="00AC4ACB" w:rsidP="00AC4ACB">
            <w:pPr>
              <w:rPr>
                <w:rFonts w:ascii="TH SarabunPSK" w:hAnsi="TH SarabunPSK" w:cs="TH SarabunPSK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สวมเชิ้ตขาว ไม่สวมแว่น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หมวก ถ่ายไว้ไม่เกิน 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6 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เดือน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020797" w14:paraId="2F17F37A" w14:textId="77777777" w:rsidTr="004E651F">
        <w:tc>
          <w:tcPr>
            <w:tcW w:w="675" w:type="dxa"/>
            <w:vAlign w:val="center"/>
          </w:tcPr>
          <w:p w14:paraId="3C27A813" w14:textId="77777777" w:rsidR="00AC4ACB" w:rsidRPr="00020797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="00811134" w:rsidRPr="0002079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867C1DC" w14:textId="77777777" w:rsidR="00AC4ACB" w:rsidRPr="00020797" w:rsidRDefault="00AC4ACB" w:rsidP="00AC4ACB">
            <w:pPr>
              <w:rPr>
                <w:rFonts w:ascii="TH SarabunPSK" w:hAnsi="TH SarabunPSK" w:cs="TH SarabunPSK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เอกสารฉบับเดิมที่ชำรุด</w:t>
            </w:r>
          </w:p>
        </w:tc>
        <w:tc>
          <w:tcPr>
            <w:tcW w:w="1843" w:type="dxa"/>
          </w:tcPr>
          <w:p w14:paraId="1F84F069" w14:textId="77777777" w:rsidR="00AC4ACB" w:rsidRPr="00020797" w:rsidRDefault="00AC4ACB" w:rsidP="00AC4ACB">
            <w:pPr>
              <w:rPr>
                <w:rFonts w:ascii="TH SarabunPSK" w:hAnsi="TH SarabunPSK" w:cs="TH SarabunPSK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สำนักงานคณะกรรมการการศึกษาขั้นพื้นฐาน</w:t>
            </w:r>
          </w:p>
        </w:tc>
        <w:tc>
          <w:tcPr>
            <w:tcW w:w="1559" w:type="dxa"/>
          </w:tcPr>
          <w:p w14:paraId="4A07BDAB" w14:textId="77777777" w:rsidR="00AC4ACB" w:rsidRPr="00020797" w:rsidRDefault="00AC4ACB" w:rsidP="00020797">
            <w:pPr>
              <w:jc w:val="center"/>
              <w:rPr>
                <w:rFonts w:ascii="TH SarabunPSK" w:hAnsi="TH SarabunPSK" w:cs="TH SarabunPSK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6041493" w14:textId="77777777" w:rsidR="00AC4ACB" w:rsidRPr="00020797" w:rsidRDefault="00AC4ACB" w:rsidP="00020797">
            <w:pPr>
              <w:jc w:val="center"/>
              <w:rPr>
                <w:rFonts w:ascii="TH SarabunPSK" w:hAnsi="TH SarabunPSK" w:cs="TH SarabunPSK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059621E0" w14:textId="77777777" w:rsidR="00AC4ACB" w:rsidRPr="00020797" w:rsidRDefault="00AC4ACB" w:rsidP="00020797">
            <w:pPr>
              <w:jc w:val="center"/>
              <w:rPr>
                <w:rFonts w:ascii="TH SarabunPSK" w:hAnsi="TH SarabunPSK" w:cs="TH SarabunPSK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6B9E3303" w14:textId="77777777" w:rsidR="00AC4ACB" w:rsidRPr="00020797" w:rsidRDefault="00AC4ACB" w:rsidP="00AC4ACB">
            <w:pPr>
              <w:rPr>
                <w:rFonts w:ascii="TH SarabunPSK" w:hAnsi="TH SarabunPSK" w:cs="TH SarabunPSK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กรณีขอแทนใบชำรุด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</w:tbl>
    <w:p w14:paraId="0E7C7CC4" w14:textId="77777777" w:rsidR="006C6C22" w:rsidRPr="00020797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20797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20797" w14:paraId="21631802" w14:textId="77777777" w:rsidTr="00090552">
        <w:tc>
          <w:tcPr>
            <w:tcW w:w="534" w:type="dxa"/>
          </w:tcPr>
          <w:p w14:paraId="55909BBE" w14:textId="396F5019" w:rsidR="00A13B6C" w:rsidRPr="00020797" w:rsidRDefault="00A13B6C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02079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20797" w:rsidRDefault="00A13B6C" w:rsidP="008C139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ค่าออกเอกสารทางการศึกษาฉบับใหม่ทดแทนฉบับเดิม</w:t>
            </w:r>
          </w:p>
          <w:p w14:paraId="201E5AF3" w14:textId="77777777" w:rsidR="00E90756" w:rsidRPr="00020797" w:rsidRDefault="000F1309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207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207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20 </w:t>
            </w:r>
            <w:r w:rsidR="00F5490C"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26E58718" w:rsidR="00A13B6C" w:rsidRPr="00020797" w:rsidRDefault="00E90756" w:rsidP="00E90756">
            <w:pPr>
              <w:rPr>
                <w:rFonts w:ascii="TH SarabunPSK" w:hAnsi="TH SarabunPSK" w:cs="TH SarabunPSK"/>
                <w:sz w:val="8"/>
                <w:szCs w:val="8"/>
              </w:rPr>
            </w:pPr>
            <w:r w:rsidRPr="000207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20797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(</w:t>
            </w:r>
            <w:r w:rsidRPr="00020797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กรณีเกิน </w:t>
            </w:r>
            <w:r w:rsidRPr="00020797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10 </w:t>
            </w:r>
            <w:r w:rsidRPr="00020797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ปี ค่าธรรมเนียมฉบับละ </w:t>
            </w:r>
            <w:r w:rsidRPr="00020797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30 </w:t>
            </w:r>
            <w:r w:rsidRPr="00020797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บาท</w:t>
            </w:r>
            <w:r w:rsidRPr="00020797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)</w:t>
            </w:r>
            <w:r w:rsidR="000F1309" w:rsidRPr="000207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207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207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</w:p>
        </w:tc>
      </w:tr>
    </w:tbl>
    <w:p w14:paraId="1187DD50" w14:textId="77777777" w:rsidR="00216FA4" w:rsidRPr="00020797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20797" w14:paraId="07DF31DE" w14:textId="77777777" w:rsidTr="00C1539D">
        <w:tc>
          <w:tcPr>
            <w:tcW w:w="534" w:type="dxa"/>
          </w:tcPr>
          <w:p w14:paraId="07FE0908" w14:textId="7E60931D" w:rsidR="00EA6950" w:rsidRPr="00020797" w:rsidRDefault="00EA695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02079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0DBCBEB" w14:textId="77777777" w:rsidR="004F359D" w:rsidRDefault="00EA6950" w:rsidP="004F359D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0207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207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ร้องเรียนด้วยตนเอง 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/ 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ไปรษณีย์ ที่</w:t>
            </w:r>
            <w:r w:rsidR="004F359D"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โรงเรียน</w:t>
            </w:r>
            <w:r w:rsidR="004F359D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อนุบาลวัดลูกแกประชาชนูทิศ</w:t>
            </w:r>
            <w:r w:rsidR="004F359D"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4F359D"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="004F359D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47 หมู่ 7</w:t>
            </w:r>
            <w:r w:rsidR="004F359D"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</w:p>
          <w:p w14:paraId="37AD2131" w14:textId="5B2A9E9B" w:rsidR="00EA6950" w:rsidRPr="00020797" w:rsidRDefault="004F359D" w:rsidP="004F35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ต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ดอนขมิ้น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 อ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ท่ามะกา จ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711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2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0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034-566102</w:t>
            </w:r>
            <w:bookmarkStart w:id="0" w:name="_GoBack"/>
            <w:bookmarkEnd w:id="0"/>
            <w:r w:rsidR="00EA6950" w:rsidRPr="00020797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EA6950" w:rsidRPr="00020797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EA6950" w:rsidRPr="0002079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EA6950" w:rsidRPr="00020797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20797" w14:paraId="20E0349E" w14:textId="77777777" w:rsidTr="00C1539D">
        <w:tc>
          <w:tcPr>
            <w:tcW w:w="534" w:type="dxa"/>
          </w:tcPr>
          <w:p w14:paraId="44E44CB0" w14:textId="77777777" w:rsidR="00EA6950" w:rsidRPr="00020797" w:rsidRDefault="00EA695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02079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55ECCB7" w14:textId="77777777" w:rsidR="00EA6950" w:rsidRPr="00020797" w:rsidRDefault="00EA6950" w:rsidP="00EA6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207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ร้องเรียนด้วยตนเอง 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/ 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ไปรษณีย์ ที่สำนักงานเขตพื้นที่การศึกษาประถมศึกษากาญจนบุรี เขต 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 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ต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หนองโรง อ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พนมทวน จ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71140 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0-3457-9208</w:t>
            </w:r>
            <w:r w:rsidRPr="00020797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020797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2079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20797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20797" w14:paraId="4D1E1B84" w14:textId="77777777" w:rsidTr="00C1539D">
        <w:tc>
          <w:tcPr>
            <w:tcW w:w="534" w:type="dxa"/>
          </w:tcPr>
          <w:p w14:paraId="544F4459" w14:textId="77777777" w:rsidR="00EA6950" w:rsidRPr="00020797" w:rsidRDefault="00EA695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02079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7FFDF7F3" w14:textId="77777777" w:rsidR="00EA6950" w:rsidRPr="00020797" w:rsidRDefault="00EA6950" w:rsidP="00EA6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207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สายด่วนกระทรวงศึกษาธิการ โทร 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1579</w:t>
            </w:r>
            <w:r w:rsidRPr="00020797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020797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2079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20797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20797" w14:paraId="335437D1" w14:textId="77777777" w:rsidTr="00C1539D">
        <w:tc>
          <w:tcPr>
            <w:tcW w:w="534" w:type="dxa"/>
          </w:tcPr>
          <w:p w14:paraId="171262B5" w14:textId="77777777" w:rsidR="00EA6950" w:rsidRPr="00020797" w:rsidRDefault="00EA695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="00811134" w:rsidRPr="0002079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6185BB" w14:textId="77777777" w:rsidR="00EA6950" w:rsidRPr="00020797" w:rsidRDefault="00EA6950" w:rsidP="00EA6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207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ศูนย์บริการประชาชน 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(1111)  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สำนักงานปลัดสำนักนายกรัฐมนตรีทำเนียบรัฐบาล ถนนพิษณุโลก เขตดุสิต กทม</w:t>
            </w:r>
            <w:r w:rsidRPr="00020797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020797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020797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2079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20797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14:paraId="00F06124" w14:textId="1863E832" w:rsidR="00013BC7" w:rsidRPr="00020797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F064C0" w:rsidRPr="00020797" w14:paraId="4FD1EB3C" w14:textId="77777777" w:rsidTr="00E00F3F">
        <w:trPr>
          <w:trHeight w:val="567"/>
        </w:trPr>
        <w:tc>
          <w:tcPr>
            <w:tcW w:w="10173" w:type="dxa"/>
            <w:vAlign w:val="center"/>
          </w:tcPr>
          <w:p w14:paraId="0CD12DAD" w14:textId="77777777" w:rsidR="00F064C0" w:rsidRPr="00020797" w:rsidRDefault="00F064C0" w:rsidP="00686AAA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020797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14:paraId="1345BEE2" w14:textId="77777777" w:rsidR="00D51311" w:rsidRPr="00020797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2079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7B7C7CC9" w14:textId="0CEB97D9" w:rsidR="0064558D" w:rsidRPr="00020797" w:rsidRDefault="0064558D" w:rsidP="0064558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20797">
        <w:rPr>
          <w:rFonts w:ascii="TH SarabunPSK" w:hAnsi="TH SarabunPSK" w:cs="TH SarabunPSK"/>
          <w:noProof/>
          <w:sz w:val="32"/>
          <w:szCs w:val="32"/>
        </w:rPr>
        <w:t>-</w:t>
      </w:r>
    </w:p>
    <w:p w14:paraId="305EC9AC" w14:textId="77777777" w:rsidR="003F4A0D" w:rsidRPr="000C2AAC" w:rsidRDefault="003F4A0D" w:rsidP="00020797">
      <w:pPr>
        <w:spacing w:after="0" w:line="240" w:lineRule="auto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020797">
      <w:headerReference w:type="default" r:id="rId9"/>
      <w:pgSz w:w="11907" w:h="16839" w:code="9"/>
      <w:pgMar w:top="1134" w:right="658" w:bottom="1134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F4ECD4" w14:textId="77777777" w:rsidR="00E14C26" w:rsidRDefault="00E14C26" w:rsidP="00C81DB8">
      <w:pPr>
        <w:spacing w:after="0" w:line="240" w:lineRule="auto"/>
      </w:pPr>
      <w:r>
        <w:separator/>
      </w:r>
    </w:p>
  </w:endnote>
  <w:endnote w:type="continuationSeparator" w:id="0">
    <w:p w14:paraId="6ECA2DEA" w14:textId="77777777" w:rsidR="00E14C26" w:rsidRDefault="00E14C26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A05D0C" w14:textId="77777777" w:rsidR="00E14C26" w:rsidRDefault="00E14C26" w:rsidP="00C81DB8">
      <w:pPr>
        <w:spacing w:after="0" w:line="240" w:lineRule="auto"/>
      </w:pPr>
      <w:r>
        <w:separator/>
      </w:r>
    </w:p>
  </w:footnote>
  <w:footnote w:type="continuationSeparator" w:id="0">
    <w:p w14:paraId="6A41D265" w14:textId="77777777" w:rsidR="00E14C26" w:rsidRDefault="00E14C26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359D"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4F359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079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4F359D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14C26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098E2-B18A-43DC-868D-91935AEC3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3</Pages>
  <Words>740</Words>
  <Characters>4223</Characters>
  <Application>Microsoft Office Word</Application>
  <DocSecurity>0</DocSecurity>
  <Lines>35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Windows User</cp:lastModifiedBy>
  <cp:revision>2</cp:revision>
  <cp:lastPrinted>2016-06-29T00:56:00Z</cp:lastPrinted>
  <dcterms:created xsi:type="dcterms:W3CDTF">2016-06-29T00:56:00Z</dcterms:created>
  <dcterms:modified xsi:type="dcterms:W3CDTF">2016-06-29T00:56:00Z</dcterms:modified>
</cp:coreProperties>
</file>